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E932A1" w14:textId="77777777" w:rsidR="005D1A35" w:rsidRDefault="005D1A35" w:rsidP="005D1A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FRENSSHE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26483EC8" w14:textId="77777777" w:rsidR="005D1A35" w:rsidRDefault="005D1A35" w:rsidP="005D1A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 Yeoman of the Crown.</w:t>
      </w:r>
    </w:p>
    <w:p w14:paraId="3C9D459D" w14:textId="77777777" w:rsidR="005D1A35" w:rsidRDefault="005D1A35" w:rsidP="005D1A35">
      <w:pPr>
        <w:pStyle w:val="NoSpacing"/>
        <w:rPr>
          <w:rFonts w:cs="Times New Roman"/>
          <w:szCs w:val="24"/>
        </w:rPr>
      </w:pPr>
    </w:p>
    <w:p w14:paraId="78847265" w14:textId="77777777" w:rsidR="005D1A35" w:rsidRDefault="005D1A35" w:rsidP="005D1A35">
      <w:pPr>
        <w:pStyle w:val="NoSpacing"/>
        <w:rPr>
          <w:rFonts w:cs="Times New Roman"/>
          <w:szCs w:val="24"/>
        </w:rPr>
      </w:pPr>
    </w:p>
    <w:p w14:paraId="0C258F25" w14:textId="77777777" w:rsidR="005D1A35" w:rsidRDefault="005D1A35" w:rsidP="005D1A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Aug.1488</w:t>
      </w:r>
      <w:r>
        <w:rPr>
          <w:rFonts w:cs="Times New Roman"/>
          <w:szCs w:val="24"/>
        </w:rPr>
        <w:tab/>
        <w:t>He was appointed Bailiff of the lordship of North Weld, Essex.</w:t>
      </w:r>
    </w:p>
    <w:p w14:paraId="17F13B10" w14:textId="77777777" w:rsidR="005D1A35" w:rsidRDefault="005D1A35" w:rsidP="005D1A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p.219)</w:t>
      </w:r>
    </w:p>
    <w:p w14:paraId="1C738645" w14:textId="77777777" w:rsidR="005D1A35" w:rsidRDefault="005D1A35" w:rsidP="005D1A35">
      <w:pPr>
        <w:pStyle w:val="NoSpacing"/>
        <w:rPr>
          <w:rFonts w:cs="Times New Roman"/>
          <w:szCs w:val="24"/>
        </w:rPr>
      </w:pPr>
    </w:p>
    <w:p w14:paraId="16F2B40D" w14:textId="77777777" w:rsidR="005D1A35" w:rsidRDefault="005D1A35" w:rsidP="005D1A35">
      <w:pPr>
        <w:pStyle w:val="NoSpacing"/>
        <w:rPr>
          <w:rFonts w:cs="Times New Roman"/>
          <w:szCs w:val="24"/>
        </w:rPr>
      </w:pPr>
    </w:p>
    <w:p w14:paraId="77F205ED" w14:textId="77777777" w:rsidR="005D1A35" w:rsidRDefault="005D1A35" w:rsidP="005D1A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August 2024</w:t>
      </w:r>
    </w:p>
    <w:p w14:paraId="6BD203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B4AD2" w14:textId="77777777" w:rsidR="005D1A35" w:rsidRDefault="005D1A35" w:rsidP="009139A6">
      <w:r>
        <w:separator/>
      </w:r>
    </w:p>
  </w:endnote>
  <w:endnote w:type="continuationSeparator" w:id="0">
    <w:p w14:paraId="61024E66" w14:textId="77777777" w:rsidR="005D1A35" w:rsidRDefault="005D1A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626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A78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B63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7C798" w14:textId="77777777" w:rsidR="005D1A35" w:rsidRDefault="005D1A35" w:rsidP="009139A6">
      <w:r>
        <w:separator/>
      </w:r>
    </w:p>
  </w:footnote>
  <w:footnote w:type="continuationSeparator" w:id="0">
    <w:p w14:paraId="5E6E4255" w14:textId="77777777" w:rsidR="005D1A35" w:rsidRDefault="005D1A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5A9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B7D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D3E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A35"/>
    <w:rsid w:val="000666E0"/>
    <w:rsid w:val="001F5985"/>
    <w:rsid w:val="002510B7"/>
    <w:rsid w:val="00270799"/>
    <w:rsid w:val="005C130B"/>
    <w:rsid w:val="005D1A3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E79EF"/>
  <w15:chartTrackingRefBased/>
  <w15:docId w15:val="{BF8BAC8C-D7D1-480D-956A-AAA6C3BA3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2024-08-26T19:26:00Z</dcterms:created>
  <dcterms:modified xsi:type="dcterms:W3CDTF">2024-08-26T19:27:00Z</dcterms:modified>
</cp:coreProperties>
</file>